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0FCEBCF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8E71F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897699">
        <w:rPr>
          <w:b/>
          <w:i/>
          <w:noProof/>
          <w:sz w:val="28"/>
        </w:rPr>
        <w:t>4109</w:t>
      </w:r>
    </w:p>
    <w:p w14:paraId="7FCA00E8" w14:textId="16D4F63F" w:rsidR="007B5F6A" w:rsidRPr="00DA53A0" w:rsidRDefault="008E71F5" w:rsidP="00C85647">
      <w:pPr>
        <w:pStyle w:val="Header"/>
        <w:rPr>
          <w:sz w:val="22"/>
          <w:szCs w:val="22"/>
        </w:rPr>
      </w:pPr>
      <w:r>
        <w:rPr>
          <w:sz w:val="24"/>
        </w:rPr>
        <w:t>Maastricht,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 xml:space="preserve">August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932ED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7699" w:rsidRPr="00897699">
        <w:rPr>
          <w:rFonts w:ascii="Arial" w:hAnsi="Arial" w:cs="Arial"/>
          <w:b/>
          <w:sz w:val="22"/>
          <w:szCs w:val="22"/>
        </w:rPr>
        <w:t>LS to ITU-T SG2 on methodology coordination</w:t>
      </w:r>
    </w:p>
    <w:p w14:paraId="48419698" w14:textId="470E81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13EC5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Rel-18</w:t>
      </w:r>
      <w:r w:rsidR="00A15F0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5473797B" w14:textId="0A5F22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BC34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9378D">
        <w:rPr>
          <w:rFonts w:ascii="Arial" w:hAnsi="Arial" w:cs="Arial"/>
          <w:b/>
          <w:sz w:val="22"/>
          <w:szCs w:val="22"/>
        </w:rPr>
        <w:t>3GPP SA5</w:t>
      </w:r>
    </w:p>
    <w:p w14:paraId="07E5011C" w14:textId="235C38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 w:rsidRPr="00897699">
        <w:rPr>
          <w:rFonts w:ascii="Arial" w:hAnsi="Arial" w:cs="Arial"/>
          <w:b/>
          <w:sz w:val="22"/>
          <w:szCs w:val="22"/>
        </w:rPr>
        <w:t>ITU-T SG2</w:t>
      </w:r>
    </w:p>
    <w:p w14:paraId="7768506E" w14:textId="704D48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AA76EA" w14:textId="0972F485" w:rsidR="005F08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08B5">
        <w:rPr>
          <w:rFonts w:ascii="Arial" w:hAnsi="Arial" w:cs="Arial"/>
          <w:b/>
          <w:bCs/>
          <w:sz w:val="22"/>
          <w:szCs w:val="22"/>
        </w:rPr>
        <w:t>Thomas Tovinger</w:t>
      </w:r>
    </w:p>
    <w:p w14:paraId="4A5B8B3E" w14:textId="5356B197" w:rsidR="00B97703" w:rsidRDefault="005F08B5" w:rsidP="005F08B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Email: </w:t>
      </w:r>
      <w:r w:rsidR="007A7F3E">
        <w:rPr>
          <w:rFonts w:ascii="Arial" w:hAnsi="Arial" w:cs="Arial"/>
          <w:b/>
          <w:bCs/>
          <w:sz w:val="22"/>
          <w:szCs w:val="22"/>
        </w:rPr>
        <w:t>&lt;thomas&gt;&lt;dot&gt;&lt;</w:t>
      </w:r>
      <w:r w:rsidR="008A72DA">
        <w:rPr>
          <w:rFonts w:ascii="Arial" w:hAnsi="Arial" w:cs="Arial"/>
          <w:b/>
          <w:bCs/>
          <w:sz w:val="22"/>
          <w:szCs w:val="22"/>
        </w:rPr>
        <w:t>t</w:t>
      </w:r>
      <w:r w:rsidR="007A7F3E">
        <w:rPr>
          <w:rFonts w:ascii="Arial" w:hAnsi="Arial" w:cs="Arial"/>
          <w:b/>
          <w:bCs/>
          <w:sz w:val="22"/>
          <w:szCs w:val="22"/>
        </w:rPr>
        <w:t>ovinger&gt;&lt;at&gt;&lt;Ericsson&gt;&lt;dot&gt;&lt;com&gt;</w:t>
      </w:r>
    </w:p>
    <w:p w14:paraId="672E01C4" w14:textId="5F578888" w:rsidR="00B97703" w:rsidRPr="004E3939" w:rsidRDefault="00B97703" w:rsidP="005F0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508113" w:rsidR="00B97703" w:rsidRPr="0032259A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65CF" w:rsidRPr="00E85699">
        <w:rPr>
          <w:rFonts w:ascii="Arial" w:hAnsi="Arial" w:cs="Arial"/>
        </w:rPr>
        <w:t>TS 32.156v1</w:t>
      </w:r>
      <w:r w:rsidR="001F4973" w:rsidRPr="00E85699">
        <w:rPr>
          <w:rFonts w:ascii="Arial" w:hAnsi="Arial" w:cs="Arial"/>
        </w:rPr>
        <w:t>8.6</w:t>
      </w:r>
      <w:r w:rsidR="00DF65CF" w:rsidRPr="00E85699">
        <w:rPr>
          <w:rFonts w:ascii="Arial" w:hAnsi="Arial" w:cs="Arial"/>
        </w:rPr>
        <w:t>.0</w:t>
      </w:r>
      <w:r w:rsidR="000838E1" w:rsidRPr="00E85699">
        <w:rPr>
          <w:rFonts w:ascii="Arial" w:hAnsi="Arial" w:cs="Arial"/>
        </w:rPr>
        <w:t>,</w:t>
      </w:r>
      <w:r w:rsidR="001F4973" w:rsidRPr="00E85699">
        <w:rPr>
          <w:rFonts w:ascii="Arial" w:hAnsi="Arial" w:cs="Arial"/>
        </w:rPr>
        <w:t xml:space="preserve"> 32.160</w:t>
      </w:r>
      <w:r w:rsidR="000838E1" w:rsidRPr="00E85699">
        <w:rPr>
          <w:rFonts w:ascii="Arial" w:hAnsi="Arial" w:cs="Arial"/>
        </w:rPr>
        <w:t>v1</w:t>
      </w:r>
      <w:r w:rsidR="002B16D4">
        <w:rPr>
          <w:rFonts w:ascii="Arial" w:hAnsi="Arial" w:cs="Arial"/>
        </w:rPr>
        <w:t>9.0</w:t>
      </w:r>
      <w:r w:rsidR="000838E1" w:rsidRPr="00E85699">
        <w:rPr>
          <w:rFonts w:ascii="Arial" w:hAnsi="Arial" w:cs="Arial"/>
        </w:rPr>
        <w:t>.0</w:t>
      </w:r>
      <w:r w:rsidR="00744AA3">
        <w:rPr>
          <w:rFonts w:ascii="Arial" w:hAnsi="Arial" w:cs="Arial"/>
        </w:rPr>
        <w:t xml:space="preserve">, </w:t>
      </w:r>
      <w:r w:rsidR="00744AA3" w:rsidRPr="0032259A">
        <w:rPr>
          <w:rFonts w:ascii="Arial" w:hAnsi="Arial" w:cs="Arial"/>
        </w:rPr>
        <w:t>SP-240205, SP-240820, SP-240821, SP-240806, SP-240810, SP-240825</w:t>
      </w:r>
      <w:r w:rsidR="0032259A" w:rsidRPr="0032259A">
        <w:rPr>
          <w:rFonts w:ascii="Arial" w:hAnsi="Arial" w:cs="Arial"/>
        </w:rPr>
        <w:t>.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0A639" w14:textId="480B2A19" w:rsidR="00B97703" w:rsidRDefault="00197102" w:rsidP="000F6242">
      <w:r w:rsidRPr="003F627C">
        <w:t xml:space="preserve">3GPP SA5 would like to express our appreciation </w:t>
      </w:r>
      <w:r w:rsidR="008E0B37" w:rsidRPr="003F627C">
        <w:t>of</w:t>
      </w:r>
      <w:r w:rsidRPr="003F627C">
        <w:t xml:space="preserve"> the ongoing joint coordination effort</w:t>
      </w:r>
      <w:r w:rsidR="008E0B37" w:rsidRPr="003F627C">
        <w:t xml:space="preserve"> between our Working Groups</w:t>
      </w:r>
      <w:r w:rsidRPr="003F627C">
        <w:t xml:space="preserve"> on </w:t>
      </w:r>
      <w:r w:rsidR="008E0B37" w:rsidRPr="003F627C">
        <w:t>Requirements and Analysis (</w:t>
      </w:r>
      <w:r w:rsidRPr="003F627C">
        <w:t>stage 1 and stage 2</w:t>
      </w:r>
      <w:r w:rsidR="008E0B37" w:rsidRPr="003F627C">
        <w:t>) level methodology</w:t>
      </w:r>
      <w:r w:rsidR="00832576" w:rsidRPr="003F627C">
        <w:t xml:space="preserve">, and in this </w:t>
      </w:r>
      <w:proofErr w:type="gramStart"/>
      <w:r w:rsidR="00832576" w:rsidRPr="003F627C">
        <w:t>LS</w:t>
      </w:r>
      <w:proofErr w:type="gramEnd"/>
      <w:r w:rsidR="00832576" w:rsidRPr="003F627C">
        <w:t xml:space="preserve"> we wish to inform SG2 of the latest approved </w:t>
      </w:r>
      <w:r w:rsidR="008013F3" w:rsidRPr="003F627C">
        <w:t>methodology</w:t>
      </w:r>
      <w:r w:rsidR="00CF4F2B">
        <w:t xml:space="preserve"> stage 1/2</w:t>
      </w:r>
      <w:r w:rsidR="008013F3" w:rsidRPr="003F627C">
        <w:t xml:space="preserve"> </w:t>
      </w:r>
      <w:r w:rsidR="008013F3">
        <w:t xml:space="preserve">related </w:t>
      </w:r>
      <w:r w:rsidR="00DC01F1">
        <w:t xml:space="preserve">Rel-18 </w:t>
      </w:r>
      <w:r w:rsidR="00A15F0B">
        <w:t xml:space="preserve">and Rel-19 </w:t>
      </w:r>
      <w:r w:rsidR="00832576" w:rsidRPr="003F627C">
        <w:t>CRs from January to June 2024.</w:t>
      </w:r>
      <w:r w:rsidR="00CF4F2B">
        <w:t xml:space="preserve"> They are the following:</w:t>
      </w:r>
    </w:p>
    <w:p w14:paraId="42CD293E" w14:textId="690E1B4E" w:rsidR="00FC5360" w:rsidRPr="00FC5360" w:rsidRDefault="00FC5360" w:rsidP="000F6242">
      <w:pPr>
        <w:rPr>
          <w:u w:val="single"/>
        </w:rPr>
      </w:pPr>
      <w:r w:rsidRPr="00FC5360">
        <w:rPr>
          <w:u w:val="single"/>
        </w:rPr>
        <w:t>Rel-18</w:t>
      </w:r>
    </w:p>
    <w:p w14:paraId="3DC096C0" w14:textId="5A0EC143" w:rsidR="00AB2E6E" w:rsidRPr="0067794F" w:rsidRDefault="001523B3" w:rsidP="003B6612">
      <w:pPr>
        <w:pStyle w:val="ListParagraph"/>
        <w:numPr>
          <w:ilvl w:val="0"/>
          <w:numId w:val="8"/>
        </w:numPr>
      </w:pPr>
      <w:r w:rsidRPr="0067794F">
        <w:t xml:space="preserve">SP-240205 / </w:t>
      </w:r>
      <w:r w:rsidR="00107513" w:rsidRPr="0067794F">
        <w:t>S5-240975 Rel-18 CR 32.156 IOC and Attribute naming rules</w:t>
      </w:r>
    </w:p>
    <w:p w14:paraId="1EB72F90" w14:textId="42279D93" w:rsidR="00107513" w:rsidRPr="0067794F" w:rsidRDefault="00BF2528" w:rsidP="003B6612">
      <w:pPr>
        <w:pStyle w:val="ListParagraph"/>
        <w:numPr>
          <w:ilvl w:val="0"/>
          <w:numId w:val="8"/>
        </w:numPr>
      </w:pPr>
      <w:r w:rsidRPr="0067794F">
        <w:t xml:space="preserve">SP-240820 / </w:t>
      </w:r>
      <w:r w:rsidR="00AB2E6E" w:rsidRPr="0067794F">
        <w:t xml:space="preserve">S5-242059 Rel-18 CR 32.156 Add missing definition of configuration data node and state data </w:t>
      </w:r>
      <w:proofErr w:type="gramStart"/>
      <w:r w:rsidR="00AB2E6E" w:rsidRPr="0067794F">
        <w:t>node</w:t>
      </w:r>
      <w:proofErr w:type="gramEnd"/>
    </w:p>
    <w:p w14:paraId="56BDE102" w14:textId="190B7C66" w:rsidR="003B6612" w:rsidRPr="0067794F" w:rsidRDefault="00BF2528" w:rsidP="003B6612">
      <w:pPr>
        <w:pStyle w:val="ListParagraph"/>
        <w:numPr>
          <w:ilvl w:val="0"/>
          <w:numId w:val="8"/>
        </w:numPr>
      </w:pPr>
      <w:r w:rsidRPr="0067794F">
        <w:t xml:space="preserve">SP-240820 / </w:t>
      </w:r>
      <w:r w:rsidR="003B6612" w:rsidRPr="0067794F">
        <w:t xml:space="preserve">S5-242061 Rel-18 CR 32.156 Add missing definition of object </w:t>
      </w:r>
      <w:proofErr w:type="gramStart"/>
      <w:r w:rsidR="003B6612" w:rsidRPr="0067794F">
        <w:t>tree</w:t>
      </w:r>
      <w:proofErr w:type="gramEnd"/>
    </w:p>
    <w:p w14:paraId="466E3200" w14:textId="797FE74C" w:rsidR="003B6612" w:rsidRPr="0067794F" w:rsidRDefault="00BF2528" w:rsidP="003B6612">
      <w:pPr>
        <w:pStyle w:val="ListParagraph"/>
        <w:numPr>
          <w:ilvl w:val="0"/>
          <w:numId w:val="8"/>
        </w:numPr>
      </w:pPr>
      <w:r w:rsidRPr="0067794F">
        <w:t xml:space="preserve">SP-240821 / </w:t>
      </w:r>
      <w:r w:rsidR="003B6612" w:rsidRPr="0067794F">
        <w:t>S5-24</w:t>
      </w:r>
      <w:r w:rsidR="00B305EA" w:rsidRPr="0067794F">
        <w:t>2204 Rel-18 32.156 correction of references</w:t>
      </w:r>
    </w:p>
    <w:p w14:paraId="0B109351" w14:textId="495FC00A" w:rsidR="0000581E" w:rsidRPr="0067794F" w:rsidRDefault="00BF2528" w:rsidP="003B6612">
      <w:pPr>
        <w:pStyle w:val="ListParagraph"/>
        <w:numPr>
          <w:ilvl w:val="0"/>
          <w:numId w:val="8"/>
        </w:numPr>
      </w:pPr>
      <w:r w:rsidRPr="0067794F">
        <w:t xml:space="preserve">SP-240806 / </w:t>
      </w:r>
      <w:r w:rsidR="0000581E" w:rsidRPr="0067794F">
        <w:t xml:space="preserve">S5-242479 TS32.156 Rel18 correction to using ENUM and IOC as alternative </w:t>
      </w:r>
      <w:proofErr w:type="gramStart"/>
      <w:r w:rsidR="0000581E" w:rsidRPr="0067794F">
        <w:t>reference</w:t>
      </w:r>
      <w:proofErr w:type="gramEnd"/>
    </w:p>
    <w:p w14:paraId="46F341AA" w14:textId="3F9C9977" w:rsidR="00BB7617" w:rsidRPr="0067794F" w:rsidRDefault="009F6398" w:rsidP="003B6612">
      <w:pPr>
        <w:pStyle w:val="ListParagraph"/>
        <w:numPr>
          <w:ilvl w:val="0"/>
          <w:numId w:val="8"/>
        </w:numPr>
      </w:pPr>
      <w:r w:rsidRPr="0067794F">
        <w:t xml:space="preserve">SP-240806 / </w:t>
      </w:r>
      <w:r w:rsidR="00BB7617" w:rsidRPr="0067794F">
        <w:t xml:space="preserve">S5-243378 Rel-18 CR 32.156 Clarify usage of information </w:t>
      </w:r>
      <w:proofErr w:type="gramStart"/>
      <w:r w:rsidR="00BB7617" w:rsidRPr="0067794F">
        <w:t>models</w:t>
      </w:r>
      <w:proofErr w:type="gramEnd"/>
    </w:p>
    <w:p w14:paraId="6635B410" w14:textId="15D022A6" w:rsidR="00AF0531" w:rsidRPr="0067794F" w:rsidRDefault="009F6398" w:rsidP="003B6612">
      <w:pPr>
        <w:pStyle w:val="ListParagraph"/>
        <w:numPr>
          <w:ilvl w:val="0"/>
          <w:numId w:val="8"/>
        </w:numPr>
      </w:pPr>
      <w:r w:rsidRPr="0067794F">
        <w:t xml:space="preserve">SP-240810 / </w:t>
      </w:r>
      <w:r w:rsidR="00AF0531" w:rsidRPr="0067794F">
        <w:t>S5-242647 Rel-18 CR TS 32.156 Correction of interrupted annex F</w:t>
      </w:r>
    </w:p>
    <w:p w14:paraId="09D8B7CE" w14:textId="3010DE61" w:rsidR="00FC5360" w:rsidRPr="0067794F" w:rsidRDefault="00FC5360" w:rsidP="00FC5360">
      <w:pPr>
        <w:rPr>
          <w:u w:val="single"/>
        </w:rPr>
      </w:pPr>
      <w:r w:rsidRPr="0067794F">
        <w:rPr>
          <w:u w:val="single"/>
        </w:rPr>
        <w:t>Rel-19</w:t>
      </w:r>
    </w:p>
    <w:p w14:paraId="49049E16" w14:textId="77777777" w:rsidR="00FC5360" w:rsidRPr="0067794F" w:rsidRDefault="00FC5360" w:rsidP="00FC5360">
      <w:pPr>
        <w:pStyle w:val="ListParagraph"/>
        <w:numPr>
          <w:ilvl w:val="0"/>
          <w:numId w:val="8"/>
        </w:numPr>
      </w:pPr>
      <w:r w:rsidRPr="0067794F">
        <w:t>SP-240825 / S5-242057 Rel-19 CR 32.160 Update operation notification template</w:t>
      </w:r>
    </w:p>
    <w:p w14:paraId="513192F3" w14:textId="77777777" w:rsidR="00FC5360" w:rsidRPr="0067794F" w:rsidRDefault="00FC5360" w:rsidP="00FC5360">
      <w:pPr>
        <w:pStyle w:val="ListParagraph"/>
        <w:numPr>
          <w:ilvl w:val="0"/>
          <w:numId w:val="8"/>
        </w:numPr>
      </w:pPr>
      <w:r w:rsidRPr="0067794F">
        <w:t xml:space="preserve">SP-240825 / S5-242205 Rel-19 CR TS 32.160 Fix the template for NRM to avoid </w:t>
      </w:r>
      <w:proofErr w:type="gramStart"/>
      <w:r w:rsidRPr="0067794F">
        <w:t>confusion</w:t>
      </w:r>
      <w:proofErr w:type="gramEnd"/>
    </w:p>
    <w:p w14:paraId="75DF4FC3" w14:textId="77777777" w:rsidR="00FC5360" w:rsidRPr="0067794F" w:rsidRDefault="00FC5360" w:rsidP="00FC5360">
      <w:pPr>
        <w:pStyle w:val="ListParagraph"/>
        <w:numPr>
          <w:ilvl w:val="0"/>
          <w:numId w:val="8"/>
        </w:numPr>
      </w:pPr>
      <w:r w:rsidRPr="0067794F">
        <w:t>SP-240825 / S5-242215 Rel-19 CR 32.160 Update use case template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4E3D5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627C">
        <w:rPr>
          <w:rFonts w:ascii="Arial" w:hAnsi="Arial" w:cs="Arial"/>
          <w:b/>
        </w:rPr>
        <w:t>ITU-T SG2</w:t>
      </w:r>
      <w:r>
        <w:rPr>
          <w:rFonts w:ascii="Arial" w:hAnsi="Arial" w:cs="Arial"/>
          <w:b/>
        </w:rPr>
        <w:t xml:space="preserve"> </w:t>
      </w:r>
    </w:p>
    <w:p w14:paraId="6DFC64E8" w14:textId="32C8C513" w:rsidR="00B97703" w:rsidRPr="002540D2" w:rsidRDefault="00B97703" w:rsidP="003F627C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F627C" w:rsidRPr="002540D2">
        <w:t xml:space="preserve">SA5 kindly asks SG2 to consider the above information, and to </w:t>
      </w:r>
      <w:r w:rsidR="002540D2" w:rsidRPr="002540D2">
        <w:t>inform SA5 of any questions or comments you may have</w:t>
      </w:r>
      <w:r w:rsidR="002540D2">
        <w:t xml:space="preserve"> on these CRs </w:t>
      </w:r>
      <w:r w:rsidR="00E85699">
        <w:t xml:space="preserve">(attached) </w:t>
      </w:r>
      <w:r w:rsidR="002540D2">
        <w:t xml:space="preserve">or the latest </w:t>
      </w:r>
      <w:r w:rsidR="000838E1">
        <w:t>TS 32.156 and 32.160 versions (attached).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6A342B2A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8E71F5">
        <w:tab/>
        <w:t xml:space="preserve">Hyderabad, </w:t>
      </w:r>
      <w:r>
        <w:t>India</w:t>
      </w:r>
    </w:p>
    <w:p w14:paraId="1897C9D1" w14:textId="6720A3AE" w:rsidR="006052AD" w:rsidRPr="006F09B6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C7AD7" w14:textId="77777777" w:rsidR="00CF4796" w:rsidRDefault="00CF4796">
      <w:pPr>
        <w:spacing w:after="0"/>
      </w:pPr>
      <w:r>
        <w:separator/>
      </w:r>
    </w:p>
  </w:endnote>
  <w:endnote w:type="continuationSeparator" w:id="0">
    <w:p w14:paraId="7CF69FD6" w14:textId="77777777" w:rsidR="00CF4796" w:rsidRDefault="00CF47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0C799" w14:textId="77777777" w:rsidR="00CF4796" w:rsidRDefault="00CF4796">
      <w:pPr>
        <w:spacing w:after="0"/>
      </w:pPr>
      <w:r>
        <w:separator/>
      </w:r>
    </w:p>
  </w:footnote>
  <w:footnote w:type="continuationSeparator" w:id="0">
    <w:p w14:paraId="18D90624" w14:textId="77777777" w:rsidR="00CF4796" w:rsidRDefault="00CF47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196475"/>
    <w:multiLevelType w:val="hybridMultilevel"/>
    <w:tmpl w:val="4BD47C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3F6431"/>
    <w:multiLevelType w:val="hybridMultilevel"/>
    <w:tmpl w:val="FA40030A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527786639">
    <w:abstractNumId w:val="4"/>
  </w:num>
  <w:num w:numId="9" w16cid:durableId="11952667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81E"/>
    <w:rsid w:val="00015110"/>
    <w:rsid w:val="00017F23"/>
    <w:rsid w:val="00027DC0"/>
    <w:rsid w:val="0006015E"/>
    <w:rsid w:val="000735E4"/>
    <w:rsid w:val="000838E1"/>
    <w:rsid w:val="0008790C"/>
    <w:rsid w:val="000B7858"/>
    <w:rsid w:val="000C6359"/>
    <w:rsid w:val="000F6242"/>
    <w:rsid w:val="00107513"/>
    <w:rsid w:val="001523B3"/>
    <w:rsid w:val="00167390"/>
    <w:rsid w:val="001927D5"/>
    <w:rsid w:val="0019378D"/>
    <w:rsid w:val="00197102"/>
    <w:rsid w:val="001B14F2"/>
    <w:rsid w:val="001F4973"/>
    <w:rsid w:val="00226381"/>
    <w:rsid w:val="002540D2"/>
    <w:rsid w:val="00264862"/>
    <w:rsid w:val="002869FE"/>
    <w:rsid w:val="0029690D"/>
    <w:rsid w:val="002B16D4"/>
    <w:rsid w:val="002F1940"/>
    <w:rsid w:val="003021BE"/>
    <w:rsid w:val="00304054"/>
    <w:rsid w:val="0032259A"/>
    <w:rsid w:val="00353610"/>
    <w:rsid w:val="00383545"/>
    <w:rsid w:val="003840C5"/>
    <w:rsid w:val="003B6612"/>
    <w:rsid w:val="003E0704"/>
    <w:rsid w:val="003E6144"/>
    <w:rsid w:val="003F4A9E"/>
    <w:rsid w:val="003F627C"/>
    <w:rsid w:val="00417CF6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D76CE"/>
    <w:rsid w:val="005F08B5"/>
    <w:rsid w:val="006052AD"/>
    <w:rsid w:val="00620FC6"/>
    <w:rsid w:val="00642E8A"/>
    <w:rsid w:val="00657736"/>
    <w:rsid w:val="0067794F"/>
    <w:rsid w:val="006E298D"/>
    <w:rsid w:val="006F09B6"/>
    <w:rsid w:val="00707533"/>
    <w:rsid w:val="0073766B"/>
    <w:rsid w:val="00744AA3"/>
    <w:rsid w:val="0075543A"/>
    <w:rsid w:val="00765D1D"/>
    <w:rsid w:val="007A7F3E"/>
    <w:rsid w:val="007B5F6A"/>
    <w:rsid w:val="007C5CA2"/>
    <w:rsid w:val="007F4F92"/>
    <w:rsid w:val="008013F3"/>
    <w:rsid w:val="00810857"/>
    <w:rsid w:val="00832576"/>
    <w:rsid w:val="00847D10"/>
    <w:rsid w:val="00865DE2"/>
    <w:rsid w:val="00897699"/>
    <w:rsid w:val="008A2914"/>
    <w:rsid w:val="008A72DA"/>
    <w:rsid w:val="008D772F"/>
    <w:rsid w:val="008E0B37"/>
    <w:rsid w:val="008E68E4"/>
    <w:rsid w:val="008E6DC1"/>
    <w:rsid w:val="008E71A7"/>
    <w:rsid w:val="008E71F5"/>
    <w:rsid w:val="008E7389"/>
    <w:rsid w:val="0099764C"/>
    <w:rsid w:val="009F6398"/>
    <w:rsid w:val="00A15F0B"/>
    <w:rsid w:val="00A50181"/>
    <w:rsid w:val="00AA3BCC"/>
    <w:rsid w:val="00AB2E6E"/>
    <w:rsid w:val="00AE1B3E"/>
    <w:rsid w:val="00AF0531"/>
    <w:rsid w:val="00B07B55"/>
    <w:rsid w:val="00B305EA"/>
    <w:rsid w:val="00B726DA"/>
    <w:rsid w:val="00B97703"/>
    <w:rsid w:val="00B9796D"/>
    <w:rsid w:val="00BB0A72"/>
    <w:rsid w:val="00BB7617"/>
    <w:rsid w:val="00BF2528"/>
    <w:rsid w:val="00C05328"/>
    <w:rsid w:val="00C060D3"/>
    <w:rsid w:val="00C25BCB"/>
    <w:rsid w:val="00C85647"/>
    <w:rsid w:val="00CB506A"/>
    <w:rsid w:val="00CF40AE"/>
    <w:rsid w:val="00CF4796"/>
    <w:rsid w:val="00CF4F2B"/>
    <w:rsid w:val="00CF6087"/>
    <w:rsid w:val="00D0487D"/>
    <w:rsid w:val="00D8590E"/>
    <w:rsid w:val="00D87FEA"/>
    <w:rsid w:val="00DC01F1"/>
    <w:rsid w:val="00DD2537"/>
    <w:rsid w:val="00DF65CF"/>
    <w:rsid w:val="00E1141B"/>
    <w:rsid w:val="00E21BBA"/>
    <w:rsid w:val="00E4765A"/>
    <w:rsid w:val="00E85699"/>
    <w:rsid w:val="00E86C2A"/>
    <w:rsid w:val="00EC293E"/>
    <w:rsid w:val="00F0517C"/>
    <w:rsid w:val="00F25496"/>
    <w:rsid w:val="00F55F48"/>
    <w:rsid w:val="00F667CF"/>
    <w:rsid w:val="00F803BE"/>
    <w:rsid w:val="00F91E64"/>
    <w:rsid w:val="00FC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Tovinger</cp:lastModifiedBy>
  <cp:revision>5</cp:revision>
  <cp:lastPrinted>2002-04-23T07:10:00Z</cp:lastPrinted>
  <dcterms:created xsi:type="dcterms:W3CDTF">2024-04-24T14:07:00Z</dcterms:created>
  <dcterms:modified xsi:type="dcterms:W3CDTF">2024-08-12T15:16:00Z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